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99447C" w:rsidTr="0099447C" w14:paraId="6541C624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447C" w:rsidRDefault="0099447C" w14:paraId="1B966B3F" w14:textId="23D74044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9447C" w:rsidRDefault="0099447C" w14:paraId="749D095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99447C" w:rsidRDefault="0099447C" w14:paraId="477CCE1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99447C" w:rsidRDefault="0099447C" w14:paraId="19FBF12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99447C" w:rsidRDefault="0099447C" w14:paraId="715F04A3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99447C" w:rsidP="0099447C" w:rsidRDefault="0099447C" w14:paraId="275B46B2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99447C" w:rsidP="0099447C" w:rsidRDefault="0099447C" w14:paraId="73B3D88D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99447C" w:rsidP="0099447C" w:rsidRDefault="0099447C" w14:paraId="55879AC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St-2542/2019</w:t>
      </w:r>
    </w:p>
    <w:p w:rsidR="0099447C" w:rsidP="0099447C" w:rsidRDefault="0099447C" w14:paraId="4E497A04" w14:textId="77777777">
      <w:pPr>
        <w:tabs>
          <w:tab w:val="left" w:pos="709"/>
        </w:tabs>
      </w:pPr>
      <w:r>
        <w:t xml:space="preserve"> </w:t>
      </w:r>
    </w:p>
    <w:p w:rsidR="0099447C" w:rsidP="0099447C" w:rsidRDefault="0099447C" w14:paraId="73DACE5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99447C" w:rsidP="0099447C" w:rsidRDefault="0099447C" w14:paraId="2C2B704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99447C" w:rsidP="0099447C" w:rsidRDefault="0099447C" w14:paraId="197EE09C" w14:textId="77777777">
      <w:pPr>
        <w:tabs>
          <w:tab w:val="left" w:pos="709"/>
        </w:tabs>
      </w:pPr>
    </w:p>
    <w:p w:rsidR="0099447C" w:rsidP="0099447C" w:rsidRDefault="0099447C" w14:paraId="337B767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99447C" w:rsidP="0099447C" w:rsidRDefault="0099447C" w14:paraId="227CC378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99447C" w:rsidP="0099447C" w:rsidRDefault="0099447C" w14:paraId="27639F52" w14:textId="77777777">
      <w:pPr>
        <w:tabs>
          <w:tab w:val="left" w:pos="709"/>
        </w:tabs>
      </w:pPr>
    </w:p>
    <w:p w:rsidR="0099447C" w:rsidP="0099447C" w:rsidRDefault="0099447C" w14:paraId="33E3E6A1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99447C" w:rsidP="0099447C" w:rsidRDefault="0099447C" w14:paraId="49138029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99447C" w:rsidP="0099447C" w:rsidRDefault="0099447C" w14:paraId="0C287E4A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99447C" w:rsidP="0099447C" w:rsidRDefault="0099447C" w14:paraId="088184C0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99447C" w:rsidP="0099447C" w:rsidRDefault="0099447C" w14:paraId="6BCE5F23" w14:textId="77777777">
      <w:pPr>
        <w:tabs>
          <w:tab w:val="left" w:pos="709"/>
        </w:tabs>
      </w:pPr>
    </w:p>
    <w:p w:rsidR="0099447C" w:rsidP="0099447C" w:rsidRDefault="0099447C" w14:paraId="6724B40E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99447C" w:rsidP="0099447C" w:rsidRDefault="0099447C" w14:paraId="061C5DF9" w14:textId="77777777">
      <w:pPr>
        <w:tabs>
          <w:tab w:val="left" w:pos="709"/>
        </w:tabs>
        <w:jc w:val="both"/>
      </w:pPr>
    </w:p>
    <w:p w:rsidR="0099447C" w:rsidP="0099447C" w:rsidRDefault="0099447C" w14:paraId="094DC79E" w14:textId="77777777">
      <w:pPr>
        <w:tabs>
          <w:tab w:val="left" w:pos="709"/>
        </w:tabs>
      </w:pPr>
      <w:r>
        <w:t xml:space="preserve"> </w:t>
      </w:r>
      <w:r>
        <w:tab/>
        <w:t>17. St-2542/2019</w:t>
      </w:r>
    </w:p>
    <w:p w:rsidR="0099447C" w:rsidP="0099447C" w:rsidRDefault="0099447C" w14:paraId="07EFA7AF" w14:textId="77777777">
      <w:pPr>
        <w:tabs>
          <w:tab w:val="left" w:pos="709"/>
        </w:tabs>
      </w:pPr>
    </w:p>
    <w:p w:rsidR="0099447C" w:rsidP="0099447C" w:rsidRDefault="0099447C" w14:paraId="1000894B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99447C" w:rsidP="0099447C" w:rsidRDefault="0099447C" w14:paraId="7F9FB5DE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99447C" w:rsidP="0099447C" w:rsidRDefault="0099447C" w14:paraId="2D110B9F" w14:textId="77777777">
      <w:pPr>
        <w:tabs>
          <w:tab w:val="left" w:pos="709"/>
        </w:tabs>
        <w:jc w:val="both"/>
      </w:pPr>
      <w:r>
        <w:tab/>
        <w:t>OIB: 85821130368</w:t>
      </w:r>
    </w:p>
    <w:p w:rsidR="0099447C" w:rsidP="0099447C" w:rsidRDefault="0099447C" w14:paraId="01F7A3EA" w14:textId="77777777">
      <w:pPr>
        <w:tabs>
          <w:tab w:val="left" w:pos="709"/>
        </w:tabs>
        <w:jc w:val="both"/>
      </w:pPr>
    </w:p>
    <w:p w:rsidR="0099447C" w:rsidP="0099447C" w:rsidRDefault="0099447C" w14:paraId="1457F09F" w14:textId="77777777">
      <w:pPr>
        <w:tabs>
          <w:tab w:val="left" w:pos="709"/>
        </w:tabs>
        <w:jc w:val="both"/>
      </w:pPr>
      <w:r>
        <w:t xml:space="preserve">protiv </w:t>
      </w:r>
    </w:p>
    <w:p w:rsidR="0099447C" w:rsidP="0099447C" w:rsidRDefault="0099447C" w14:paraId="0CB6C87A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99447C" w:rsidP="0099447C" w:rsidRDefault="0099447C" w14:paraId="5B35AA17" w14:textId="77777777">
      <w:pPr>
        <w:tabs>
          <w:tab w:val="left" w:pos="709"/>
        </w:tabs>
        <w:ind w:left="708"/>
        <w:jc w:val="both"/>
      </w:pPr>
      <w:r>
        <w:tab/>
        <w:t>MTS NOVAL d.o.o. za usluge, Zagreb, Pijavišće 17g, OIB: 53071681381</w:t>
      </w:r>
    </w:p>
    <w:p w:rsidR="0099447C" w:rsidP="0099447C" w:rsidRDefault="0099447C" w14:paraId="34CB0FEB" w14:textId="77777777">
      <w:pPr>
        <w:tabs>
          <w:tab w:val="left" w:pos="709"/>
        </w:tabs>
        <w:ind w:left="708"/>
        <w:jc w:val="both"/>
      </w:pPr>
    </w:p>
    <w:p w:rsidR="0099447C" w:rsidP="0099447C" w:rsidRDefault="0099447C" w14:paraId="6D2E82DC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99447C" w:rsidP="0099447C" w:rsidRDefault="0099447C" w14:paraId="2C5F1F9E" w14:textId="77777777">
      <w:pPr>
        <w:tabs>
          <w:tab w:val="left" w:pos="709"/>
        </w:tabs>
        <w:jc w:val="both"/>
      </w:pPr>
    </w:p>
    <w:p w:rsidR="0099447C" w:rsidP="0099447C" w:rsidRDefault="0099447C" w14:paraId="584CC73D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99447C" w:rsidP="0099447C" w:rsidRDefault="0099447C" w14:paraId="14845D02" w14:textId="77777777">
      <w:pPr>
        <w:tabs>
          <w:tab w:val="left" w:pos="709"/>
        </w:tabs>
      </w:pPr>
    </w:p>
    <w:p w:rsidR="0099447C" w:rsidP="0099447C" w:rsidRDefault="0099447C" w14:paraId="34F0D425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99447C" w:rsidP="0099447C" w:rsidRDefault="0099447C" w14:paraId="16074EAF" w14:textId="77777777">
      <w:pPr>
        <w:tabs>
          <w:tab w:val="left" w:pos="709"/>
        </w:tabs>
      </w:pPr>
    </w:p>
    <w:p w:rsidR="0099447C" w:rsidP="0099447C" w:rsidRDefault="0099447C" w14:paraId="31624EB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99447C" w:rsidP="0099447C" w:rsidRDefault="0099447C" w14:paraId="23738739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99447C" w:rsidP="0099447C" w:rsidRDefault="0099447C" w14:paraId="22175207" w14:textId="77777777">
      <w:pPr>
        <w:tabs>
          <w:tab w:val="left" w:pos="709"/>
        </w:tabs>
      </w:pPr>
    </w:p>
    <w:p w:rsidR="0099447C" w:rsidP="0099447C" w:rsidRDefault="0099447C" w14:paraId="73B2927C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DC5E8DE" w14:textId="0DC5E8DE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447C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99447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9447C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9447C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9447C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9447C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99447C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9447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9447C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944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47C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47C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47C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47C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9447C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44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447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52782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2542</izvorni_sadrzaj>
    <derivirana_varijabla naziv="DomainObject.Predmet.Broj_1">2542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listopada 2019.</izvorni_sadrzaj>
    <derivirana_varijabla naziv="DomainObject.Predmet.DatumIzradeOptuznogAkta_1">11. listopada 2019.</derivirana_varijabla>
  </DomainObject.Predmet.DatumIzradeOptuznogAkta>
  <DomainObject.Predmet.DatumIzradeOptuznogAktaFormated>
    <izvorni_sadrzaj>11.10.2019.</izvorni_sadrzaj>
    <derivirana_varijabla naziv="DomainObject.Predmet.DatumIzradeOptuznogAktaFormated_1">11.10.2019.</derivirana_varijabla>
  </DomainObject.Predmet.DatumIzradeOptuznogAktaFormated>
  <DomainObject.Predmet.DatumOsnivanja>
    <izvorni_sadrzaj>11. listopada 2019.</izvorni_sadrzaj>
    <derivirana_varijabla naziv="DomainObject.Predmet.DatumOsnivanja_1">11.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listopada 2019.</izvorni_sadrzaj>
    <derivirana_varijabla naziv="DomainObject.Predmet.DatumPrimitkaOptuznogAkta_1">11.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St-2542/2019</izvorni_sadrzaj>
    <derivirana_varijabla naziv="DomainObject.Predmet.OznakaBroj_1">St-2542/2019</derivirana_varijabla>
  </DomainObject.Predmet.OznakaBroj>
  <DomainObject.Predmet.OznakaBrojOptuznogAkta>
    <izvorni_sadrzaj>04-06-19-4469</izvorni_sadrzaj>
    <derivirana_varijabla naziv="DomainObject.Predmet.OznakaBrojOptuznogAkta_1">04-06-19-4469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MTS NOVAL d.o.o. za usluge</izvorni_sadrzaj>
    <derivirana_varijabla naziv="DomainObject.Predmet.ProtustrankaFormated_1">  MTS NOVAL d.o.o. za usluge</derivirana_varijabla>
  </DomainObject.Predmet.ProtustrankaFormated>
  <DomainObject.Predmet.ProtustrankaFormatedOIB>
    <izvorni_sadrzaj>  MTS NOVAL d.o.o. za usluge, OIB 53071681381</izvorni_sadrzaj>
    <derivirana_varijabla naziv="DomainObject.Predmet.ProtustrankaFormatedOIB_1">  MTS NOVAL d.o.o. za usluge, OIB 53071681381</derivirana_varijabla>
  </DomainObject.Predmet.ProtustrankaFormatedOIB>
  <DomainObject.Predmet.ProtustrankaFormatedWithAdress>
    <izvorni_sadrzaj> MTS NOVAL d.o.o. za usluge, Pijavišće 17g, 10000 Zagreb</izvorni_sadrzaj>
    <derivirana_varijabla naziv="DomainObject.Predmet.ProtustrankaFormatedWithAdress_1"> MTS NOVAL d.o.o. za usluge, Pijavišće 17g, 10000 Zagreb</derivirana_varijabla>
  </DomainObject.Predmet.ProtustrankaFormatedWithAdress>
  <DomainObject.Predmet.ProtustrankaFormatedWithAdressOIB>
    <izvorni_sadrzaj> MTS NOVAL d.o.o. za usluge, OIB 53071681381, Pijavišće 17g, 10000 Zagreb</izvorni_sadrzaj>
    <derivirana_varijabla naziv="DomainObject.Predmet.ProtustrankaFormatedWithAdressOIB_1"> MTS NOVAL d.o.o. za usluge, OIB 53071681381, Pijavišće 17g, 10000 Zagreb</derivirana_varijabla>
  </DomainObject.Predmet.ProtustrankaFormatedWithAdressOIB>
  <DomainObject.Predmet.ProtustrankaWithAdress>
    <izvorni_sadrzaj>MTS NOVAL d.o.o. za usluge Pijavišće 17g, 10000 Zagreb</izvorni_sadrzaj>
    <derivirana_varijabla naziv="DomainObject.Predmet.ProtustrankaWithAdress_1">MTS NOVAL d.o.o. za usluge Pijavišće 17g, 10000 Zagreb</derivirana_varijabla>
  </DomainObject.Predmet.ProtustrankaWithAdress>
  <DomainObject.Predmet.ProtustrankaWithAdressOIB>
    <izvorni_sadrzaj>MTS NOVAL d.o.o. za usluge, OIB 53071681381, Pijavišće 17g, 10000 Zagreb</izvorni_sadrzaj>
    <derivirana_varijabla naziv="DomainObject.Predmet.ProtustrankaWithAdressOIB_1">MTS NOVAL d.o.o. za usluge, OIB 53071681381, Pijavišće 17g, 10000 Zagreb</derivirana_varijabla>
  </DomainObject.Predmet.ProtustrankaWithAdressOIB>
  <DomainObject.Predmet.ProtustrankaNazivFormated>
    <izvorni_sadrzaj>MTS NOVAL d.o.o. za usluge</izvorni_sadrzaj>
    <derivirana_varijabla naziv="DomainObject.Predmet.ProtustrankaNazivFormated_1">MTS NOVAL d.o.o. za usluge</derivirana_varijabla>
  </DomainObject.Predmet.ProtustrankaNazivFormated>
  <DomainObject.Predmet.ProtustrankaNazivFormatedOIB>
    <izvorni_sadrzaj>MTS NOVAL d.o.o. za usluge, OIB 53071681381</izvorni_sadrzaj>
    <derivirana_varijabla naziv="DomainObject.Predmet.ProtustrankaNazivFormatedOIB_1">MTS NOVAL d.o.o. za usluge, OIB 53071681381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MTS NOVAL d.o.o. za usluge</item>
    </izvorni_sadrzaj>
    <derivirana_varijabla naziv="DomainObject.Predmet.ProtuStrankaListFormated_1">
      <item>MTS NOVAL d.o.o. za usluge</item>
    </derivirana_varijabla>
  </DomainObject.Predmet.ProtuStrankaListFormated>
  <DomainObject.Predmet.ProtuStrankaListFormatedOIB>
    <izvorni_sadrzaj>
      <item>MTS NOVAL d.o.o. za usluge, OIB 53071681381</item>
    </izvorni_sadrzaj>
    <derivirana_varijabla naziv="DomainObject.Predmet.ProtuStrankaListFormatedOIB_1">
      <item>MTS NOVAL d.o.o. za usluge, OIB 53071681381</item>
    </derivirana_varijabla>
  </DomainObject.Predmet.ProtuStrankaListFormatedOIB>
  <DomainObject.Predmet.ProtuStrankaListFormatedWithAdress>
    <izvorni_sadrzaj>
      <item>MTS NOVAL d.o.o. za usluge, Pijavišće 17g, 10000 Zagreb</item>
    </izvorni_sadrzaj>
    <derivirana_varijabla naziv="DomainObject.Predmet.ProtuStrankaListFormatedWithAdress_1">
      <item>MTS NOVAL d.o.o. za usluge, Pijavišće 17g, 10000 Zagreb</item>
    </derivirana_varijabla>
  </DomainObject.Predmet.ProtuStrankaListFormatedWithAdress>
  <DomainObject.Predmet.ProtuStrankaListFormatedWithAdressOIB>
    <izvorni_sadrzaj>
      <item>MTS NOVAL d.o.o. za usluge, OIB 53071681381, Pijavišće 17g, 10000 Zagreb</item>
    </izvorni_sadrzaj>
    <derivirana_varijabla naziv="DomainObject.Predmet.ProtuStrankaListFormatedWithAdressOIB_1">
      <item>MTS NOVAL d.o.o. za usluge, OIB 53071681381, Pijavišće 17g, 10000 Zagreb</item>
    </derivirana_varijabla>
  </DomainObject.Predmet.ProtuStrankaListFormatedWithAdressOIB>
  <DomainObject.Predmet.ProtuStrankaListNazivFormated>
    <izvorni_sadrzaj>
      <item>MTS NOVAL d.o.o. za usluge</item>
    </izvorni_sadrzaj>
    <derivirana_varijabla naziv="DomainObject.Predmet.ProtuStrankaListNazivFormated_1">
      <item>MTS NOVAL d.o.o. za usluge</item>
    </derivirana_varijabla>
  </DomainObject.Predmet.ProtuStrankaListNazivFormated>
  <DomainObject.Predmet.ProtuStrankaListNazivFormatedOIB>
    <izvorni_sadrzaj>
      <item>MTS NOVAL d.o.o. za usluge, OIB 53071681381</item>
    </izvorni_sadrzaj>
    <derivirana_varijabla naziv="DomainObject.Predmet.ProtuStrankaListNazivFormatedOIB_1">
      <item>MTS NOVAL d.o.o. za usluge, OIB 53071681381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MTS NOVAL d.o.o. za usluge</izvorni_sadrzaj>
    <derivirana_varijabla naziv="DomainObject.Predmet.ProtustrankaIDrugi_1">MTS NOVAL 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MTS NOVAL d.o.o. za usluge, OIB 53071681381, Pijavišće 17g, 10000 Zagreb</izvorni_sadrzaj>
    <derivirana_varijabla naziv="DomainObject.Predmet.ProtustrankaIDrugiAdressOIB_1">MTS NOVAL d.o.o. za usluge, OIB 53071681381, Pijavišće 17g,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MTS NOVAL d.o.o. za usluge</item>
      <item>Financijska agencija</item>
    </izvorni_sadrzaj>
    <derivirana_varijabla naziv="DomainObject.Predmet.SudioniciListNaziv_1">
      <item>MTS NOVAL d.o.o. za usluge</item>
      <item>Financijska agencija</item>
    </derivirana_varijabla>
  </DomainObject.Predmet.SudioniciListNaziv>
  <DomainObject.Predmet.SudioniciListAdressOIB>
    <izvorni_sadrzaj>
      <item>MTS NOVAL d.o.o. za usluge, OIB 53071681381, Pijavišće 17g,10000 Zagreb</item>
      <item>Financijska agencija, OIB 85821130368, TRG SVIBANJSKIH ŽRTAVA 1995. 1,10000 Zagreb</item>
    </izvorni_sadrzaj>
    <derivirana_varijabla naziv="DomainObject.Predmet.SudioniciListAdressOIB_1">
      <item>MTS NOVAL d.o.o. za usluge, OIB 53071681381, Pijavišće 17g,10000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53071681381</item>
      <item>, OIB 85821130368</item>
    </izvorni_sadrzaj>
    <derivirana_varijabla naziv="DomainObject.Predmet.SudioniciListNazivOIB_1">
      <item>, OIB 53071681381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listopada 2019.</izvorni_sadrzaj>
    <derivirana_varijabla naziv="DomainObject.Predmet.DatumPocetkaProcesa_1">11.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823</properties:Characters>
  <properties:Lines>46</properties:Lines>
  <properties:Paragraphs>25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